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EB4EC2" w14:textId="77777777" w:rsidR="004171FB" w:rsidRDefault="00000000">
      <w:pPr>
        <w:pStyle w:val="Nagwek2"/>
        <w:jc w:val="center"/>
      </w:pPr>
      <w:r>
        <w:rPr>
          <w:rStyle w:val="StrongEmphasis"/>
          <w:rFonts w:ascii="Times New Roman" w:hAnsi="Times New Roman" w:cs="Times New Roman"/>
          <w:b/>
          <w:bCs/>
          <w:sz w:val="52"/>
          <w:szCs w:val="52"/>
        </w:rPr>
        <w:t>Szanowni Mieszkańcy Gminy Maszewo</w:t>
      </w:r>
      <w:r>
        <w:rPr>
          <w:rStyle w:val="StrongEmphasis"/>
          <w:rFonts w:ascii="Times New Roman" w:hAnsi="Times New Roman" w:cs="Times New Roman"/>
          <w:sz w:val="72"/>
          <w:szCs w:val="72"/>
        </w:rPr>
        <w:t>!</w:t>
      </w:r>
    </w:p>
    <w:p w14:paraId="5B391B80" w14:textId="77777777" w:rsidR="004171FB" w:rsidRPr="00BA0D81" w:rsidRDefault="004802AB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D81">
        <w:rPr>
          <w:rFonts w:ascii="Times New Roman" w:hAnsi="Times New Roman" w:cs="Times New Roman"/>
          <w:sz w:val="28"/>
          <w:szCs w:val="28"/>
        </w:rPr>
        <w:t>Upoważnieni przedstawiciele Urzędu Gminy w Maszewie prowadzą wymianę wodomierzy głównych oraz montaż nakładek do zdalnego odczytu wodomierzy. Informujemy, że mieszkańcy nie ponoszą kosztów wymiany wodomierzy oraz montażu nakładek.</w:t>
      </w:r>
    </w:p>
    <w:p w14:paraId="38E0F217" w14:textId="77777777" w:rsidR="004171FB" w:rsidRPr="00BA0D81" w:rsidRDefault="00000000">
      <w:pPr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D81">
        <w:rPr>
          <w:rFonts w:ascii="Times New Roman" w:hAnsi="Times New Roman" w:cs="Times New Roman"/>
          <w:sz w:val="28"/>
          <w:szCs w:val="28"/>
        </w:rPr>
        <w:t>Prace będą wykonywane w godzinach 8.00 – 18.00 od poniedziałku do soboty. Prosimy o udostępnienie pomieszczeń lub studzienek wodomierzowych, w których znajdują się wodomierze. Prosimy o przygotowanie dostępu do wodomierzy, demontaż zabudowań, maskownic itp.</w:t>
      </w:r>
    </w:p>
    <w:p w14:paraId="28B4281C" w14:textId="77777777" w:rsidR="004171FB" w:rsidRPr="00BA0D81" w:rsidRDefault="00000000">
      <w:pPr>
        <w:pStyle w:val="Textbody"/>
        <w:spacing w:before="240" w:after="0"/>
        <w:ind w:firstLine="709"/>
        <w:rPr>
          <w:sz w:val="22"/>
          <w:szCs w:val="22"/>
        </w:rPr>
      </w:pPr>
      <w:r w:rsidRPr="00BA0D81">
        <w:rPr>
          <w:rFonts w:ascii="Times New Roman" w:hAnsi="Times New Roman" w:cs="Times New Roman"/>
          <w:sz w:val="28"/>
          <w:szCs w:val="28"/>
        </w:rPr>
        <w:t xml:space="preserve">W przypadku nieobecności we wskazanych poniżej terminach, prosimy o kontakt w sprawie ustalenia innego dogodnego dla Państwa terminu. </w:t>
      </w:r>
      <w:r w:rsidRPr="00BA0D81">
        <w:rPr>
          <w:rFonts w:ascii="Times New Roman" w:hAnsi="Times New Roman" w:cs="Times New Roman"/>
          <w:sz w:val="28"/>
          <w:szCs w:val="28"/>
        </w:rPr>
        <w:br/>
        <w:t xml:space="preserve">Urząd Gminy w Maszewie – </w:t>
      </w:r>
      <w:r w:rsidRPr="00BA0D81">
        <w:rPr>
          <w:rFonts w:ascii="Times New Roman" w:hAnsi="Times New Roman" w:cs="Times New Roman"/>
          <w:b/>
          <w:bCs/>
          <w:sz w:val="28"/>
          <w:szCs w:val="28"/>
        </w:rPr>
        <w:t>pokój nr 5</w:t>
      </w:r>
      <w:r w:rsidRPr="00BA0D81">
        <w:rPr>
          <w:rFonts w:ascii="Times New Roman" w:hAnsi="Times New Roman" w:cs="Times New Roman"/>
          <w:sz w:val="28"/>
          <w:szCs w:val="28"/>
        </w:rPr>
        <w:t xml:space="preserve"> (w godzinach 7.30 – 15.30)</w:t>
      </w:r>
      <w:r w:rsidRPr="00BA0D81">
        <w:rPr>
          <w:rFonts w:ascii="Times New Roman" w:hAnsi="Times New Roman" w:cs="Times New Roman"/>
          <w:sz w:val="28"/>
          <w:szCs w:val="28"/>
        </w:rPr>
        <w:br/>
        <w:t xml:space="preserve">telefon </w:t>
      </w:r>
      <w:r w:rsidRPr="00BA0D81">
        <w:rPr>
          <w:rFonts w:ascii="Times New Roman" w:hAnsi="Times New Roman" w:cs="Times New Roman"/>
          <w:b/>
          <w:bCs/>
          <w:sz w:val="28"/>
          <w:szCs w:val="28"/>
        </w:rPr>
        <w:t xml:space="preserve">68 383 13 21 wewn. </w:t>
      </w:r>
      <w:proofErr w:type="gramStart"/>
      <w:r w:rsidRPr="00BA0D81">
        <w:rPr>
          <w:rFonts w:ascii="Times New Roman" w:hAnsi="Times New Roman" w:cs="Times New Roman"/>
          <w:b/>
          <w:bCs/>
          <w:sz w:val="28"/>
          <w:szCs w:val="28"/>
        </w:rPr>
        <w:t xml:space="preserve">41,   </w:t>
      </w:r>
      <w:proofErr w:type="gramEnd"/>
      <w:r w:rsidRPr="00BA0D81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BA0D81">
        <w:rPr>
          <w:rFonts w:ascii="Times New Roman" w:hAnsi="Times New Roman" w:cs="Times New Roman"/>
          <w:sz w:val="28"/>
          <w:szCs w:val="28"/>
        </w:rPr>
        <w:t xml:space="preserve">e-mail: </w:t>
      </w:r>
      <w:r w:rsidRPr="00BA0D81">
        <w:rPr>
          <w:rFonts w:ascii="Times New Roman" w:hAnsi="Times New Roman" w:cs="Times New Roman"/>
          <w:sz w:val="28"/>
          <w:szCs w:val="28"/>
        </w:rPr>
        <w:tab/>
      </w:r>
      <w:hyperlink r:id="rId6" w:history="1">
        <w:r w:rsidRPr="00BA0D81">
          <w:rPr>
            <w:rStyle w:val="Hipercze"/>
            <w:rFonts w:ascii="Times New Roman" w:hAnsi="Times New Roman" w:cs="Times New Roman"/>
            <w:b/>
            <w:bCs/>
            <w:color w:val="auto"/>
            <w:sz w:val="28"/>
            <w:szCs w:val="28"/>
            <w:u w:val="none"/>
          </w:rPr>
          <w:t>gospodarka@maszewo.net.pl</w:t>
        </w:r>
      </w:hyperlink>
    </w:p>
    <w:p w14:paraId="22738627" w14:textId="77777777" w:rsidR="004171FB" w:rsidRPr="004802AB" w:rsidRDefault="00000000" w:rsidP="00611CB9">
      <w:pPr>
        <w:pStyle w:val="Textbody"/>
        <w:spacing w:before="120" w:after="0"/>
        <w:ind w:firstLine="709"/>
        <w:rPr>
          <w:color w:val="C00000"/>
        </w:rPr>
      </w:pPr>
      <w:r w:rsidRPr="004802AB">
        <w:rPr>
          <w:rStyle w:val="Hipercze"/>
          <w:rFonts w:ascii="Times New Roman" w:hAnsi="Times New Roman" w:cs="Times New Roman"/>
          <w:b/>
          <w:bCs/>
          <w:color w:val="C00000"/>
          <w:sz w:val="36"/>
          <w:szCs w:val="36"/>
          <w:u w:val="none"/>
        </w:rPr>
        <w:t xml:space="preserve">lub bezpośrednio do instalatora – telefon </w:t>
      </w:r>
      <w:r w:rsidRPr="004802AB">
        <w:rPr>
          <w:rStyle w:val="Hipercze"/>
          <w:rFonts w:ascii="Times New Roman" w:hAnsi="Times New Roman" w:cs="Times New Roman"/>
          <w:b/>
          <w:bCs/>
          <w:color w:val="C00000"/>
          <w:sz w:val="52"/>
          <w:szCs w:val="52"/>
          <w:u w:val="none"/>
        </w:rPr>
        <w:t>508336267</w:t>
      </w:r>
    </w:p>
    <w:p w14:paraId="44EE40B0" w14:textId="77777777" w:rsidR="004171FB" w:rsidRPr="00B47EA1" w:rsidRDefault="00000000" w:rsidP="00611CB9">
      <w:pPr>
        <w:pStyle w:val="Textbody"/>
        <w:spacing w:after="26"/>
        <w:ind w:firstLine="709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B47EA1">
        <w:rPr>
          <w:rFonts w:ascii="Times New Roman" w:hAnsi="Times New Roman" w:cs="Times New Roman"/>
          <w:b/>
          <w:bCs/>
          <w:sz w:val="44"/>
          <w:szCs w:val="44"/>
        </w:rPr>
        <w:t>Harmonogram</w:t>
      </w:r>
      <w:r w:rsidR="00B47EA1" w:rsidRPr="00B47EA1">
        <w:rPr>
          <w:rFonts w:ascii="Times New Roman" w:hAnsi="Times New Roman" w:cs="Times New Roman"/>
          <w:b/>
          <w:bCs/>
          <w:sz w:val="44"/>
          <w:szCs w:val="44"/>
        </w:rPr>
        <w:t xml:space="preserve"> wymiany wodomierzy</w:t>
      </w:r>
    </w:p>
    <w:tbl>
      <w:tblPr>
        <w:tblW w:w="8926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5"/>
        <w:gridCol w:w="4111"/>
      </w:tblGrid>
      <w:tr w:rsidR="004171FB" w14:paraId="40E1B6E3" w14:textId="77777777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47476" w14:textId="77777777" w:rsidR="004171FB" w:rsidRDefault="00000000">
            <w:pPr>
              <w:pStyle w:val="Textbody"/>
              <w:spacing w:after="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Miejscowość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48226" w14:textId="77777777" w:rsidR="004171FB" w:rsidRDefault="00000000">
            <w:pPr>
              <w:pStyle w:val="Textbody"/>
              <w:spacing w:after="26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Planowana data wymiany</w:t>
            </w:r>
          </w:p>
        </w:tc>
      </w:tr>
      <w:tr w:rsidR="004171FB" w14:paraId="54B5444F" w14:textId="77777777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ED18" w14:textId="77777777" w:rsidR="004171FB" w:rsidRDefault="00000000">
            <w:pPr>
              <w:pStyle w:val="Textbody"/>
              <w:spacing w:after="26"/>
              <w:ind w:left="3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Maszewo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18843" w14:textId="77777777" w:rsidR="004171FB" w:rsidRDefault="00000000">
            <w:pPr>
              <w:pStyle w:val="Textbody"/>
              <w:spacing w:after="26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B47EA1">
              <w:rPr>
                <w:rFonts w:ascii="Times New Roman" w:hAnsi="Times New Roman" w:cs="Times New Roman"/>
                <w:sz w:val="28"/>
                <w:szCs w:val="28"/>
              </w:rPr>
              <w:t xml:space="preserve"> maja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B47EA1">
              <w:rPr>
                <w:rFonts w:ascii="Times New Roman" w:hAnsi="Times New Roman" w:cs="Times New Roman"/>
                <w:sz w:val="28"/>
                <w:szCs w:val="28"/>
              </w:rPr>
              <w:t>01 czerwca</w:t>
            </w:r>
          </w:p>
        </w:tc>
      </w:tr>
      <w:tr w:rsidR="004171FB" w14:paraId="38D8C335" w14:textId="77777777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A7FF6" w14:textId="77777777" w:rsidR="004171FB" w:rsidRDefault="00000000">
            <w:pPr>
              <w:pStyle w:val="Textbody"/>
              <w:spacing w:after="26"/>
              <w:ind w:left="3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Połęcko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BE479" w14:textId="77777777" w:rsidR="004171FB" w:rsidRDefault="00B47EA1">
            <w:pPr>
              <w:pStyle w:val="Textbody"/>
              <w:spacing w:after="26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– </w:t>
            </w:r>
            <w:r w:rsidR="0046616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czerwca</w:t>
            </w:r>
          </w:p>
        </w:tc>
      </w:tr>
      <w:tr w:rsidR="004171FB" w14:paraId="7FD00897" w14:textId="77777777">
        <w:trPr>
          <w:trHeight w:val="342"/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5AC81" w14:textId="77777777" w:rsidR="004171FB" w:rsidRDefault="00000000">
            <w:pPr>
              <w:pStyle w:val="Textbody"/>
              <w:spacing w:after="26"/>
              <w:ind w:left="3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Bytomiec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7D26A" w14:textId="77777777" w:rsidR="004171FB" w:rsidRDefault="0046616E">
            <w:pPr>
              <w:pStyle w:val="Textbody"/>
              <w:spacing w:after="26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– 12 czerwca</w:t>
            </w:r>
          </w:p>
        </w:tc>
      </w:tr>
      <w:tr w:rsidR="00B47EA1" w14:paraId="247F4980" w14:textId="77777777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6921F" w14:textId="77777777" w:rsidR="00B47EA1" w:rsidRDefault="00B47EA1" w:rsidP="00B47EA1">
            <w:pPr>
              <w:pStyle w:val="Textbody"/>
              <w:spacing w:after="26"/>
              <w:ind w:left="3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Miłów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0A679" w14:textId="77777777" w:rsidR="00B47EA1" w:rsidRDefault="00B47EA1" w:rsidP="00B47EA1">
            <w:pPr>
              <w:pStyle w:val="Textbody"/>
              <w:spacing w:after="26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6616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46616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czerwca</w:t>
            </w:r>
          </w:p>
        </w:tc>
      </w:tr>
      <w:tr w:rsidR="0046616E" w14:paraId="5443CBC6" w14:textId="77777777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3694C" w14:textId="77777777" w:rsidR="0046616E" w:rsidRDefault="0046616E" w:rsidP="00B47EA1">
            <w:pPr>
              <w:pStyle w:val="Textbody"/>
              <w:spacing w:after="26"/>
              <w:ind w:left="3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Rybaki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B727C" w14:textId="3F0D70C5" w:rsidR="0046616E" w:rsidRDefault="0046616E" w:rsidP="00B47EA1">
            <w:pPr>
              <w:pStyle w:val="Textbody"/>
              <w:spacing w:after="26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 – </w:t>
            </w:r>
            <w:r w:rsidR="00611CB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czerwca</w:t>
            </w:r>
          </w:p>
        </w:tc>
      </w:tr>
      <w:tr w:rsidR="00611CB9" w14:paraId="53EBCD2F" w14:textId="77777777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1FE1B" w14:textId="12AB47C9" w:rsidR="00611CB9" w:rsidRDefault="00611CB9" w:rsidP="00B47EA1">
            <w:pPr>
              <w:pStyle w:val="Textbody"/>
              <w:spacing w:after="26"/>
              <w:ind w:left="3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Radomicko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DF63A" w14:textId="39B836D5" w:rsidR="00611CB9" w:rsidRPr="00611CB9" w:rsidRDefault="00611CB9" w:rsidP="00B47EA1">
            <w:pPr>
              <w:pStyle w:val="Textbody"/>
              <w:spacing w:after="26"/>
              <w:ind w:left="318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– 22 czerwca</w:t>
            </w:r>
          </w:p>
        </w:tc>
      </w:tr>
      <w:tr w:rsidR="00611CB9" w14:paraId="63821500" w14:textId="77777777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C2959" w14:textId="459D9B45" w:rsidR="00611CB9" w:rsidRPr="00611CB9" w:rsidRDefault="00611CB9" w:rsidP="00611CB9">
            <w:pPr>
              <w:pStyle w:val="Textbody"/>
              <w:spacing w:after="26"/>
              <w:ind w:left="3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Rybaki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B0F2D" w14:textId="6E9944CD" w:rsidR="00611CB9" w:rsidRDefault="00611CB9" w:rsidP="00611CB9">
            <w:pPr>
              <w:pStyle w:val="Textbody"/>
              <w:spacing w:after="26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– 25 czerwca</w:t>
            </w:r>
          </w:p>
        </w:tc>
      </w:tr>
      <w:tr w:rsidR="00611CB9" w14:paraId="22DFFC8D" w14:textId="77777777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D44C5" w14:textId="368C6B10" w:rsidR="00611CB9" w:rsidRDefault="00611CB9" w:rsidP="00611CB9">
            <w:pPr>
              <w:pStyle w:val="Textbody"/>
              <w:spacing w:after="26"/>
              <w:ind w:left="3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Granice, Skarbona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40B3C" w14:textId="4A8D9A81" w:rsidR="00611CB9" w:rsidRDefault="00611CB9" w:rsidP="00611CB9">
            <w:pPr>
              <w:pStyle w:val="Textbody"/>
              <w:spacing w:after="26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– 29 czerwca</w:t>
            </w:r>
          </w:p>
        </w:tc>
      </w:tr>
      <w:tr w:rsidR="00611CB9" w14:paraId="63B1B546" w14:textId="77777777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87B87" w14:textId="76B02F97" w:rsidR="00611CB9" w:rsidRDefault="007C2775" w:rsidP="00611CB9">
            <w:pPr>
              <w:pStyle w:val="Textbody"/>
              <w:spacing w:after="26"/>
              <w:ind w:left="3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Chlebów, Rzeczyca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79667" w14:textId="714219BB" w:rsidR="00611CB9" w:rsidRDefault="00611CB9" w:rsidP="00611CB9">
            <w:pPr>
              <w:pStyle w:val="Textbody"/>
              <w:spacing w:after="26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– </w:t>
            </w:r>
            <w:r w:rsidR="007F156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lipca</w:t>
            </w:r>
          </w:p>
        </w:tc>
      </w:tr>
      <w:tr w:rsidR="007F1562" w14:paraId="67BFF959" w14:textId="77777777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3C4F4" w14:textId="15A0AD2E" w:rsidR="007F1562" w:rsidRDefault="007C2775" w:rsidP="00611CB9">
            <w:pPr>
              <w:pStyle w:val="Textbody"/>
              <w:spacing w:after="26"/>
              <w:ind w:left="3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Gęstowice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7B88D" w14:textId="46CA1170" w:rsidR="007F1562" w:rsidRDefault="007F1562" w:rsidP="00611CB9">
            <w:pPr>
              <w:pStyle w:val="Textbody"/>
              <w:spacing w:after="26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– 13 lipca</w:t>
            </w:r>
          </w:p>
        </w:tc>
      </w:tr>
      <w:tr w:rsidR="007F1562" w14:paraId="682C7F39" w14:textId="77777777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41FB0" w14:textId="11A883B0" w:rsidR="007F1562" w:rsidRDefault="007F1562" w:rsidP="007F1562">
            <w:pPr>
              <w:pStyle w:val="Textbody"/>
              <w:spacing w:after="26"/>
              <w:ind w:left="3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Trzebiechów, Korczyców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073EF" w14:textId="74D6C331" w:rsidR="007F1562" w:rsidRDefault="007F1562" w:rsidP="007F1562">
            <w:pPr>
              <w:pStyle w:val="Textbody"/>
              <w:spacing w:after="26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– 20 lipca</w:t>
            </w:r>
          </w:p>
        </w:tc>
      </w:tr>
      <w:tr w:rsidR="007F1562" w14:paraId="13EAF8A0" w14:textId="77777777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9A106" w14:textId="77777777" w:rsidR="007F1562" w:rsidRDefault="007F1562" w:rsidP="007F1562">
            <w:pPr>
              <w:pStyle w:val="Textbody"/>
              <w:spacing w:after="26"/>
              <w:ind w:left="3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Skórzyn, Lubogoszcz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32B90" w14:textId="6E0B2D0D" w:rsidR="007F1562" w:rsidRDefault="007F1562" w:rsidP="007F1562">
            <w:pPr>
              <w:pStyle w:val="Textbody"/>
              <w:spacing w:after="26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– 27 lipca</w:t>
            </w:r>
          </w:p>
        </w:tc>
      </w:tr>
      <w:tr w:rsidR="007F1562" w14:paraId="7F821DCD" w14:textId="77777777">
        <w:trPr>
          <w:jc w:val="center"/>
        </w:trPr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0C647" w14:textId="77777777" w:rsidR="007F1562" w:rsidRDefault="007F1562" w:rsidP="007F1562">
            <w:pPr>
              <w:pStyle w:val="Textbody"/>
              <w:spacing w:after="26"/>
              <w:ind w:left="3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Termin dodatkowy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35575" w14:textId="22486F51" w:rsidR="007F1562" w:rsidRDefault="00BA0D81" w:rsidP="007F1562">
            <w:pPr>
              <w:pStyle w:val="Textbody"/>
              <w:spacing w:after="26"/>
              <w:ind w:left="31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lipca – 3 sierpnia</w:t>
            </w:r>
          </w:p>
        </w:tc>
      </w:tr>
    </w:tbl>
    <w:p w14:paraId="3DBE396F" w14:textId="77777777" w:rsidR="004171FB" w:rsidRDefault="00000000" w:rsidP="00611CB9">
      <w:pPr>
        <w:pStyle w:val="Textbody"/>
        <w:spacing w:after="26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W wyznaczonych terminach mogą wystąpić chwilowe przerwy w dostawie wody (w tym czasie prosimy o niepozostawianie bez nadzoru pralek, zmywarek itp.)</w:t>
      </w:r>
    </w:p>
    <w:p w14:paraId="45AE29D2" w14:textId="77777777" w:rsidR="004171FB" w:rsidRDefault="00000000" w:rsidP="00611CB9">
      <w:pPr>
        <w:pStyle w:val="Textbody"/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Przepraszamy za utrudnienia</w:t>
      </w:r>
    </w:p>
    <w:p w14:paraId="4587369B" w14:textId="77777777" w:rsidR="004171FB" w:rsidRDefault="00000000" w:rsidP="00611CB9">
      <w:pPr>
        <w:pStyle w:val="Textbody"/>
        <w:spacing w:before="120" w:after="26"/>
        <w:jc w:val="both"/>
      </w:pPr>
      <w:r>
        <w:rPr>
          <w:b/>
          <w:bCs/>
          <w:sz w:val="28"/>
          <w:szCs w:val="28"/>
        </w:rPr>
        <w:t>Uwaga: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Protokoły wymiany wodomierzy i montażu nakładek będą podstawą do zawarcia nowych umów o zaopatrzenie w wodę i odprowadzanie ścieków. </w:t>
      </w:r>
      <w:r w:rsidR="0046616E">
        <w:rPr>
          <w:rFonts w:ascii="Times New Roman" w:hAnsi="Times New Roman" w:cs="Times New Roman"/>
          <w:sz w:val="32"/>
          <w:szCs w:val="32"/>
        </w:rPr>
        <w:br/>
      </w:r>
      <w:r w:rsidRPr="0046616E">
        <w:rPr>
          <w:b/>
          <w:bCs/>
          <w:sz w:val="28"/>
          <w:szCs w:val="28"/>
        </w:rPr>
        <w:t>Stare wodomierze należy zabezpieczyć i okazać przy podpisywaniu umów</w:t>
      </w:r>
      <w:r>
        <w:rPr>
          <w:sz w:val="28"/>
          <w:szCs w:val="28"/>
        </w:rPr>
        <w:t>.</w:t>
      </w:r>
    </w:p>
    <w:sectPr w:rsidR="004171FB" w:rsidSect="00611CB9">
      <w:pgSz w:w="11906" w:h="16838"/>
      <w:pgMar w:top="142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856C05" w14:textId="77777777" w:rsidR="000C3E82" w:rsidRDefault="000C3E82">
      <w:r>
        <w:separator/>
      </w:r>
    </w:p>
  </w:endnote>
  <w:endnote w:type="continuationSeparator" w:id="0">
    <w:p w14:paraId="661F1622" w14:textId="77777777" w:rsidR="000C3E82" w:rsidRDefault="000C3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58BCD9" w14:textId="77777777" w:rsidR="000C3E82" w:rsidRDefault="000C3E82">
      <w:r>
        <w:rPr>
          <w:color w:val="000000"/>
        </w:rPr>
        <w:separator/>
      </w:r>
    </w:p>
  </w:footnote>
  <w:footnote w:type="continuationSeparator" w:id="0">
    <w:p w14:paraId="013C0622" w14:textId="77777777" w:rsidR="000C3E82" w:rsidRDefault="000C3E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CB9"/>
    <w:rsid w:val="000C3E82"/>
    <w:rsid w:val="00114744"/>
    <w:rsid w:val="00164775"/>
    <w:rsid w:val="00406E77"/>
    <w:rsid w:val="004171FB"/>
    <w:rsid w:val="0046616E"/>
    <w:rsid w:val="004802AB"/>
    <w:rsid w:val="004D222A"/>
    <w:rsid w:val="00611CB9"/>
    <w:rsid w:val="006D1DFA"/>
    <w:rsid w:val="007007D3"/>
    <w:rsid w:val="007C2775"/>
    <w:rsid w:val="007F1562"/>
    <w:rsid w:val="00B47EA1"/>
    <w:rsid w:val="00B87A8D"/>
    <w:rsid w:val="00BA0D81"/>
    <w:rsid w:val="00F2087F"/>
    <w:rsid w:val="00F6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B8E6D"/>
  <w15:docId w15:val="{E4CA509A-C1DB-45E5-B274-71CD12EC6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2">
    <w:name w:val="heading 2"/>
    <w:basedOn w:val="Heading"/>
    <w:next w:val="Textbody"/>
    <w:uiPriority w:val="9"/>
    <w:unhideWhenUsed/>
    <w:qFormat/>
    <w:pPr>
      <w:spacing w:before="200"/>
      <w:outlineLvl w:val="1"/>
    </w:pPr>
    <w:rPr>
      <w:rFonts w:ascii="Liberation Serif" w:eastAsia="NSimSun" w:hAnsi="Liberation Serif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StrongEmphasis">
    <w:name w:val="Strong Emphasis"/>
    <w:rPr>
      <w:b/>
      <w:bCs/>
    </w:rPr>
  </w:style>
  <w:style w:type="character" w:styleId="Uwydatnienie">
    <w:name w:val="Emphasis"/>
    <w:rPr>
      <w:i/>
      <w:i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Internetlink">
    <w:name w:val="Internet link"/>
    <w:rPr>
      <w:color w:val="000080"/>
      <w:u w:val="single"/>
    </w:rPr>
  </w:style>
  <w:style w:type="character" w:styleId="Hipercze">
    <w:name w:val="Hyperlink"/>
    <w:rPr>
      <w:color w:val="0563C1"/>
      <w:u w:val="single"/>
    </w:rPr>
  </w:style>
  <w:style w:type="character" w:styleId="Nierozpoznanawzmianka">
    <w:name w:val="Unresolved Mention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ospodarka@maszewo.net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ek.kabzinski\Desktop\Zdalny%20odczyt%20-%20projekt\Wymiana%20wodomierzy\Informacja%20o%20wymianie%20wodomierzy%20(aktualizacja%20harmonogramu%20-%2004.06.2024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Informacja o wymianie wodomierzy (aktualizacja harmonogramu - 04.06.2024)</Template>
  <TotalTime>4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Links>
    <vt:vector size="6" baseType="variant">
      <vt:variant>
        <vt:i4>3539036</vt:i4>
      </vt:variant>
      <vt:variant>
        <vt:i4>0</vt:i4>
      </vt:variant>
      <vt:variant>
        <vt:i4>0</vt:i4>
      </vt:variant>
      <vt:variant>
        <vt:i4>5</vt:i4>
      </vt:variant>
      <vt:variant>
        <vt:lpwstr>mailto:gospodarka@maszewo.net.pl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Kabziński</dc:creator>
  <cp:keywords/>
  <cp:lastModifiedBy>Marek Kabziński</cp:lastModifiedBy>
  <cp:revision>4</cp:revision>
  <cp:lastPrinted>2024-07-02T07:20:00Z</cp:lastPrinted>
  <dcterms:created xsi:type="dcterms:W3CDTF">2024-06-28T06:34:00Z</dcterms:created>
  <dcterms:modified xsi:type="dcterms:W3CDTF">2024-07-02T07:20:00Z</dcterms:modified>
</cp:coreProperties>
</file>